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4964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8E0A39" w:rsidRPr="008E0A39" w:rsidTr="00635869">
        <w:trPr>
          <w:jc w:val="center"/>
        </w:trPr>
        <w:tc>
          <w:tcPr>
            <w:tcW w:w="10065" w:type="dxa"/>
          </w:tcPr>
          <w:p w:rsidR="008E0A39" w:rsidRPr="008E0A39" w:rsidRDefault="0072069E" w:rsidP="00B10074">
            <w:pPr>
              <w:ind w:firstLine="0"/>
              <w:jc w:val="center"/>
            </w:pPr>
            <w:r>
              <w:rPr>
                <w:noProof/>
              </w:rPr>
              <w:drawing>
                <wp:inline distT="0" distB="0" distL="0" distR="0" wp14:anchorId="551D9456" wp14:editId="6AD07A09">
                  <wp:extent cx="539611" cy="65088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erb-b-15x80-600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611" cy="650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0A39" w:rsidRPr="008E0A39" w:rsidTr="00635869">
        <w:trPr>
          <w:jc w:val="center"/>
        </w:trPr>
        <w:tc>
          <w:tcPr>
            <w:tcW w:w="10065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635869">
        <w:trPr>
          <w:jc w:val="center"/>
        </w:trPr>
        <w:tc>
          <w:tcPr>
            <w:tcW w:w="10065" w:type="dxa"/>
          </w:tcPr>
          <w:p w:rsidR="008E0A39" w:rsidRPr="002E3E28" w:rsidRDefault="0013099C" w:rsidP="00B10074">
            <w:pPr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АДМИНИСТРАЦИЯ</w:t>
            </w:r>
            <w:r w:rsidR="008E0A39" w:rsidRPr="002E3E28">
              <w:rPr>
                <w:b/>
                <w:szCs w:val="28"/>
              </w:rPr>
              <w:t xml:space="preserve"> МОШКОВСКОГО РАЙОНА</w:t>
            </w:r>
          </w:p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  <w:r w:rsidRPr="002E3E28">
              <w:rPr>
                <w:b/>
                <w:szCs w:val="28"/>
              </w:rPr>
              <w:t>НОВОСИБИРСКОЙ ОБЛАСТИ</w:t>
            </w:r>
          </w:p>
        </w:tc>
      </w:tr>
      <w:tr w:rsidR="008E0A39" w:rsidRPr="008E0A39" w:rsidTr="00635869">
        <w:trPr>
          <w:jc w:val="center"/>
        </w:trPr>
        <w:tc>
          <w:tcPr>
            <w:tcW w:w="10065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635869">
        <w:trPr>
          <w:jc w:val="center"/>
        </w:trPr>
        <w:tc>
          <w:tcPr>
            <w:tcW w:w="10065" w:type="dxa"/>
          </w:tcPr>
          <w:p w:rsidR="008E0A39" w:rsidRPr="008E0A39" w:rsidRDefault="00C17943" w:rsidP="00B10074">
            <w:pPr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 w:val="36"/>
                <w:szCs w:val="28"/>
              </w:rPr>
              <w:t>ПОСТАНОВЛЕНИЕ</w:t>
            </w:r>
          </w:p>
        </w:tc>
      </w:tr>
      <w:tr w:rsidR="008E0A39" w:rsidRPr="008E0A39" w:rsidTr="00635869">
        <w:trPr>
          <w:jc w:val="center"/>
        </w:trPr>
        <w:tc>
          <w:tcPr>
            <w:tcW w:w="10065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635869">
        <w:trPr>
          <w:jc w:val="center"/>
        </w:trPr>
        <w:tc>
          <w:tcPr>
            <w:tcW w:w="10065" w:type="dxa"/>
          </w:tcPr>
          <w:tbl>
            <w:tblPr>
              <w:tblStyle w:val="a7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9"/>
              <w:gridCol w:w="2090"/>
              <w:gridCol w:w="484"/>
              <w:gridCol w:w="1285"/>
            </w:tblGrid>
            <w:tr w:rsidR="003A160B" w:rsidRPr="008E0A39" w:rsidTr="00ED51FB">
              <w:trPr>
                <w:jc w:val="center"/>
              </w:trPr>
              <w:tc>
                <w:tcPr>
                  <w:tcW w:w="0" w:type="auto"/>
                  <w:vAlign w:val="bottom"/>
                </w:tcPr>
                <w:p w:rsidR="003A160B" w:rsidRPr="008E0A39" w:rsidRDefault="003A160B" w:rsidP="00853E1A">
                  <w:pPr>
                    <w:ind w:firstLine="0"/>
                    <w:jc w:val="lef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от</w:t>
                  </w:r>
                </w:p>
              </w:tc>
              <w:tc>
                <w:tcPr>
                  <w:tcW w:w="2090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E0A39" w:rsidRDefault="009C3129" w:rsidP="00206778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26.11.2021</w:t>
                  </w:r>
                </w:p>
              </w:tc>
              <w:tc>
                <w:tcPr>
                  <w:tcW w:w="484" w:type="dxa"/>
                  <w:vAlign w:val="bottom"/>
                </w:tcPr>
                <w:p w:rsidR="003A160B" w:rsidRPr="008E0A39" w:rsidRDefault="003A160B" w:rsidP="00853E1A">
                  <w:pPr>
                    <w:ind w:firstLine="0"/>
                    <w:jc w:val="righ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№</w:t>
                  </w:r>
                </w:p>
              </w:tc>
              <w:tc>
                <w:tcPr>
                  <w:tcW w:w="1285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E0A39" w:rsidRDefault="009C3129" w:rsidP="00853E1A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145</w:t>
                  </w:r>
                </w:p>
              </w:tc>
            </w:tr>
          </w:tbl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635869">
        <w:trPr>
          <w:jc w:val="center"/>
        </w:trPr>
        <w:tc>
          <w:tcPr>
            <w:tcW w:w="10065" w:type="dxa"/>
          </w:tcPr>
          <w:p w:rsidR="008E0A39" w:rsidRPr="008A6E39" w:rsidRDefault="008E0A39" w:rsidP="00B10074">
            <w:pPr>
              <w:ind w:firstLine="0"/>
              <w:jc w:val="center"/>
              <w:rPr>
                <w:szCs w:val="28"/>
              </w:rPr>
            </w:pPr>
          </w:p>
          <w:p w:rsidR="00A314E7" w:rsidRPr="008A6E39" w:rsidRDefault="00A314E7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635869">
        <w:trPr>
          <w:jc w:val="center"/>
        </w:trPr>
        <w:tc>
          <w:tcPr>
            <w:tcW w:w="10065" w:type="dxa"/>
          </w:tcPr>
          <w:p w:rsidR="008E0A39" w:rsidRPr="008E0A39" w:rsidRDefault="00743391" w:rsidP="00743391">
            <w:pPr>
              <w:tabs>
                <w:tab w:val="left" w:pos="540"/>
              </w:tabs>
              <w:ind w:firstLine="72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Об изменении типа </w:t>
            </w:r>
            <w:r w:rsidR="00BA6B0F" w:rsidRPr="009A0D70">
              <w:rPr>
                <w:szCs w:val="28"/>
              </w:rPr>
              <w:t>Муниципального казенного общеобразовательного учреждения «</w:t>
            </w:r>
            <w:r w:rsidR="00BA6B0F">
              <w:rPr>
                <w:szCs w:val="28"/>
              </w:rPr>
              <w:t>Мошковская средняя общеобразовательная школа № 2</w:t>
            </w:r>
            <w:r w:rsidR="00BA6B0F" w:rsidRPr="009A0D70">
              <w:rPr>
                <w:szCs w:val="28"/>
              </w:rPr>
              <w:t>» Мошковского района</w:t>
            </w:r>
          </w:p>
        </w:tc>
      </w:tr>
      <w:tr w:rsidR="002E3E28" w:rsidRPr="008E0A39" w:rsidTr="00635869">
        <w:trPr>
          <w:jc w:val="center"/>
        </w:trPr>
        <w:tc>
          <w:tcPr>
            <w:tcW w:w="10065" w:type="dxa"/>
          </w:tcPr>
          <w:p w:rsidR="002E3E28" w:rsidRPr="00033919" w:rsidRDefault="002E3E28" w:rsidP="00B10074">
            <w:pPr>
              <w:ind w:firstLine="0"/>
              <w:jc w:val="center"/>
              <w:rPr>
                <w:szCs w:val="28"/>
              </w:rPr>
            </w:pPr>
          </w:p>
          <w:p w:rsidR="00A314E7" w:rsidRPr="00033919" w:rsidRDefault="00A314E7" w:rsidP="00B10074">
            <w:pPr>
              <w:ind w:firstLine="0"/>
              <w:jc w:val="center"/>
              <w:rPr>
                <w:szCs w:val="28"/>
              </w:rPr>
            </w:pPr>
          </w:p>
        </w:tc>
      </w:tr>
    </w:tbl>
    <w:p w:rsidR="00635869" w:rsidRDefault="00635869" w:rsidP="00635869">
      <w:pPr>
        <w:tabs>
          <w:tab w:val="left" w:pos="540"/>
        </w:tabs>
        <w:autoSpaceDE w:val="0"/>
        <w:autoSpaceDN w:val="0"/>
        <w:adjustRightInd w:val="0"/>
        <w:ind w:firstLine="720"/>
        <w:outlineLvl w:val="0"/>
        <w:rPr>
          <w:szCs w:val="28"/>
        </w:rPr>
      </w:pPr>
    </w:p>
    <w:p w:rsidR="00635869" w:rsidRPr="0045447D" w:rsidRDefault="00635869" w:rsidP="00635869">
      <w:pPr>
        <w:tabs>
          <w:tab w:val="left" w:pos="540"/>
        </w:tabs>
        <w:autoSpaceDE w:val="0"/>
        <w:autoSpaceDN w:val="0"/>
        <w:adjustRightInd w:val="0"/>
        <w:ind w:firstLine="720"/>
        <w:outlineLvl w:val="0"/>
        <w:rPr>
          <w:szCs w:val="28"/>
        </w:rPr>
      </w:pPr>
      <w:r w:rsidRPr="0045447D">
        <w:rPr>
          <w:szCs w:val="28"/>
        </w:rPr>
        <w:t xml:space="preserve">В соответствии с Гражданским кодексом Российской Федерации, Федеральным законом от 12.01.1996 № 7-ФЗ «О некоммерческих организациях», Федеральными законами от 06.10.2003 </w:t>
      </w:r>
      <w:hyperlink r:id="rId9" w:history="1">
        <w:r w:rsidRPr="0045447D">
          <w:rPr>
            <w:szCs w:val="28"/>
          </w:rPr>
          <w:t>№ 131-ФЗ</w:t>
        </w:r>
      </w:hyperlink>
      <w:r w:rsidRPr="0045447D">
        <w:rPr>
          <w:szCs w:val="28"/>
        </w:rPr>
        <w:t xml:space="preserve"> «Об общих принципах организации местного самоуправления в Российской Федерации»,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уставом Мошковского</w:t>
      </w:r>
      <w:r w:rsidR="00A75BD8">
        <w:rPr>
          <w:szCs w:val="28"/>
        </w:rPr>
        <w:t xml:space="preserve"> муниципального</w:t>
      </w:r>
      <w:r w:rsidRPr="0045447D">
        <w:rPr>
          <w:szCs w:val="28"/>
        </w:rPr>
        <w:t xml:space="preserve"> района Новосибирской области</w:t>
      </w:r>
    </w:p>
    <w:p w:rsidR="00635869" w:rsidRPr="0045447D" w:rsidRDefault="00635869" w:rsidP="00635869">
      <w:pPr>
        <w:tabs>
          <w:tab w:val="left" w:pos="540"/>
        </w:tabs>
        <w:ind w:firstLine="720"/>
        <w:rPr>
          <w:szCs w:val="28"/>
        </w:rPr>
      </w:pPr>
      <w:r w:rsidRPr="0045447D">
        <w:rPr>
          <w:szCs w:val="28"/>
        </w:rPr>
        <w:t>ПОСТАНОВЛЯЮ:</w:t>
      </w:r>
    </w:p>
    <w:p w:rsidR="00635869" w:rsidRPr="0045447D" w:rsidRDefault="00635869" w:rsidP="00635869">
      <w:pPr>
        <w:numPr>
          <w:ilvl w:val="0"/>
          <w:numId w:val="32"/>
        </w:numPr>
        <w:tabs>
          <w:tab w:val="left" w:pos="540"/>
        </w:tabs>
        <w:ind w:left="0" w:firstLine="709"/>
        <w:rPr>
          <w:szCs w:val="28"/>
        </w:rPr>
      </w:pPr>
      <w:r w:rsidRPr="0045447D">
        <w:t>Изменить тип Муниципального</w:t>
      </w:r>
      <w:r w:rsidRPr="0045447D">
        <w:rPr>
          <w:szCs w:val="28"/>
        </w:rPr>
        <w:t xml:space="preserve"> казенного общеобразовательного учреждения «Мошковская средняя общеобразовательна</w:t>
      </w:r>
      <w:r w:rsidR="00844151">
        <w:rPr>
          <w:szCs w:val="28"/>
        </w:rPr>
        <w:t>я школа № 2» Мошковского района, расположенного</w:t>
      </w:r>
      <w:r>
        <w:rPr>
          <w:szCs w:val="28"/>
        </w:rPr>
        <w:t xml:space="preserve"> по</w:t>
      </w:r>
      <w:r w:rsidRPr="0045447D">
        <w:rPr>
          <w:szCs w:val="28"/>
        </w:rPr>
        <w:t xml:space="preserve"> адресу: 633131, Российская Федерация, Новосибирская область, Мошковский район, р.п. Мошково, улица Пионерская, 13 на Муниципальное бюджетное общеобразовательное учреждение </w:t>
      </w:r>
      <w:r w:rsidRPr="0045447D">
        <w:rPr>
          <w:color w:val="000000"/>
          <w:szCs w:val="28"/>
        </w:rPr>
        <w:t>«</w:t>
      </w:r>
      <w:r w:rsidRPr="0045447D">
        <w:rPr>
          <w:szCs w:val="28"/>
        </w:rPr>
        <w:t>Мошковская средняя общеобразовательная школа № 2</w:t>
      </w:r>
      <w:r w:rsidRPr="0045447D">
        <w:rPr>
          <w:color w:val="000000"/>
          <w:szCs w:val="28"/>
        </w:rPr>
        <w:t>»</w:t>
      </w:r>
      <w:r w:rsidRPr="0045447D">
        <w:rPr>
          <w:szCs w:val="28"/>
        </w:rPr>
        <w:t xml:space="preserve"> Мошковского района Новосибирской области. </w:t>
      </w:r>
    </w:p>
    <w:p w:rsidR="00635869" w:rsidRPr="0045447D" w:rsidRDefault="00635869" w:rsidP="00635869">
      <w:pPr>
        <w:numPr>
          <w:ilvl w:val="0"/>
          <w:numId w:val="32"/>
        </w:numPr>
        <w:tabs>
          <w:tab w:val="left" w:pos="540"/>
        </w:tabs>
        <w:ind w:left="0" w:firstLine="709"/>
        <w:rPr>
          <w:szCs w:val="28"/>
        </w:rPr>
      </w:pPr>
      <w:r w:rsidRPr="0045447D">
        <w:rPr>
          <w:szCs w:val="28"/>
        </w:rPr>
        <w:t>Утвердить</w:t>
      </w:r>
      <w:r>
        <w:rPr>
          <w:szCs w:val="28"/>
        </w:rPr>
        <w:t xml:space="preserve"> прилагаемый</w:t>
      </w:r>
      <w:r w:rsidRPr="0045447D">
        <w:rPr>
          <w:szCs w:val="28"/>
        </w:rPr>
        <w:t xml:space="preserve"> устав Муниципального бюджетного общеобразовательного учреждения «Мошковская средняя общеобразовательная школа № 2» Мошковского района Новосиб</w:t>
      </w:r>
      <w:r>
        <w:rPr>
          <w:szCs w:val="28"/>
        </w:rPr>
        <w:t>ирской области в новой редакции</w:t>
      </w:r>
      <w:r w:rsidRPr="0045447D">
        <w:rPr>
          <w:szCs w:val="28"/>
        </w:rPr>
        <w:t>.</w:t>
      </w:r>
    </w:p>
    <w:p w:rsidR="00635869" w:rsidRDefault="00635869" w:rsidP="00635869">
      <w:pPr>
        <w:numPr>
          <w:ilvl w:val="0"/>
          <w:numId w:val="32"/>
        </w:numPr>
        <w:ind w:left="0" w:firstLine="709"/>
        <w:contextualSpacing/>
      </w:pPr>
      <w:r>
        <w:t>Директору Муниципального бюджетного общеобразовательного учреждения «Мошковская средняя общеобразовательная школа № 2» Мошковского района Новосибирской области (Завалишин Н.В.) осуществить необходимые юридические действия, направленные на государственную регистрацию учредительного документа определенного в пункте 2 настоящего постановления.</w:t>
      </w:r>
    </w:p>
    <w:p w:rsidR="00635869" w:rsidRDefault="00635869" w:rsidP="00635869">
      <w:pPr>
        <w:numPr>
          <w:ilvl w:val="0"/>
          <w:numId w:val="32"/>
        </w:numPr>
        <w:ind w:left="0" w:firstLine="709"/>
        <w:contextualSpacing/>
      </w:pPr>
      <w:r>
        <w:t xml:space="preserve">В соответствии с законодательством Муниципальному казенному учреждению «Управление образования Мошковского района Новосибирской </w:t>
      </w:r>
      <w:r>
        <w:lastRenderedPageBreak/>
        <w:t>области» (Сайчук С.В.), обеспечить своевременное выполнение мероприятий по изменению типа образовательного учреждения.</w:t>
      </w:r>
    </w:p>
    <w:p w:rsidR="00635869" w:rsidRPr="0045447D" w:rsidRDefault="00635869" w:rsidP="00635869">
      <w:pPr>
        <w:numPr>
          <w:ilvl w:val="0"/>
          <w:numId w:val="32"/>
        </w:numPr>
        <w:ind w:left="0" w:firstLine="709"/>
        <w:contextualSpacing/>
      </w:pPr>
      <w:r>
        <w:t>Управлению организационно-контрольной и кадровой работы администрации Мошковского района Новосибирской области (Радченко О.В.) разместить настоящее постановление</w:t>
      </w:r>
      <w:r w:rsidRPr="0045447D">
        <w:t xml:space="preserve"> на официальном сайте администрации Мошковского района Новосибирской области в</w:t>
      </w:r>
      <w:r>
        <w:t xml:space="preserve"> информационно-телекоммуникационной</w:t>
      </w:r>
      <w:r w:rsidRPr="0045447D">
        <w:t xml:space="preserve"> сети «Интернет».</w:t>
      </w:r>
    </w:p>
    <w:p w:rsidR="00635869" w:rsidRPr="0045447D" w:rsidRDefault="00635869" w:rsidP="0022063C">
      <w:pPr>
        <w:pStyle w:val="ae"/>
        <w:numPr>
          <w:ilvl w:val="0"/>
          <w:numId w:val="32"/>
        </w:numPr>
        <w:ind w:left="0" w:firstLine="568"/>
      </w:pPr>
      <w:r w:rsidRPr="0045447D">
        <w:t>Контроль за исполнением настоящего постановления возложить на первого заместителя главы администрации Мошковского района Новосибирской области В.Ф. Чупрынина.</w:t>
      </w:r>
    </w:p>
    <w:p w:rsidR="00635869" w:rsidRPr="00583858" w:rsidRDefault="00635869" w:rsidP="00635869"/>
    <w:p w:rsidR="00787704" w:rsidRDefault="00787704" w:rsidP="00635869">
      <w:pPr>
        <w:ind w:firstLine="0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2"/>
        <w:gridCol w:w="5356"/>
      </w:tblGrid>
      <w:tr w:rsidR="00EA5B0E" w:rsidTr="001F2949">
        <w:trPr>
          <w:trHeight w:val="1304"/>
        </w:trPr>
        <w:tc>
          <w:tcPr>
            <w:tcW w:w="4926" w:type="dxa"/>
            <w:vAlign w:val="bottom"/>
          </w:tcPr>
          <w:p w:rsidR="00997FAF" w:rsidRDefault="00997FAF" w:rsidP="00997FAF">
            <w:pPr>
              <w:ind w:firstLine="0"/>
              <w:jc w:val="left"/>
            </w:pPr>
          </w:p>
          <w:p w:rsidR="00997FAF" w:rsidRDefault="00997FAF" w:rsidP="00997FAF">
            <w:pPr>
              <w:ind w:firstLine="0"/>
              <w:jc w:val="left"/>
            </w:pPr>
          </w:p>
          <w:p w:rsidR="00997FAF" w:rsidRDefault="00997FAF" w:rsidP="00997FAF">
            <w:pPr>
              <w:ind w:firstLine="0"/>
              <w:jc w:val="left"/>
            </w:pPr>
          </w:p>
          <w:p w:rsidR="00EA5B0E" w:rsidRDefault="00EA5B0E" w:rsidP="00997FAF">
            <w:pPr>
              <w:ind w:firstLine="0"/>
              <w:jc w:val="left"/>
            </w:pPr>
            <w:r>
              <w:t>Глав</w:t>
            </w:r>
            <w:r w:rsidR="0048372C">
              <w:t>ы</w:t>
            </w:r>
            <w:r>
              <w:t xml:space="preserve"> Мошковского района</w:t>
            </w:r>
          </w:p>
          <w:p w:rsidR="00BE1F5A" w:rsidRDefault="00BE1F5A" w:rsidP="00997FAF">
            <w:pPr>
              <w:ind w:firstLine="0"/>
              <w:jc w:val="left"/>
            </w:pPr>
            <w:r>
              <w:t>Новосибирской области</w:t>
            </w:r>
          </w:p>
        </w:tc>
        <w:tc>
          <w:tcPr>
            <w:tcW w:w="5530" w:type="dxa"/>
            <w:vAlign w:val="bottom"/>
          </w:tcPr>
          <w:p w:rsidR="00EA5B0E" w:rsidRDefault="00BA6B0F" w:rsidP="0048372C">
            <w:pPr>
              <w:pStyle w:val="ae"/>
              <w:ind w:firstLine="0"/>
              <w:jc w:val="right"/>
            </w:pPr>
            <w:r>
              <w:t>С.Н. Субботин</w:t>
            </w:r>
          </w:p>
        </w:tc>
      </w:tr>
    </w:tbl>
    <w:p w:rsidR="00743391" w:rsidRDefault="00743391" w:rsidP="00197C58">
      <w:pPr>
        <w:ind w:firstLine="0"/>
        <w:rPr>
          <w:sz w:val="20"/>
        </w:rPr>
      </w:pPr>
    </w:p>
    <w:p w:rsidR="00943C2C" w:rsidRDefault="00943C2C" w:rsidP="00197C58">
      <w:pPr>
        <w:ind w:firstLine="0"/>
        <w:rPr>
          <w:sz w:val="20"/>
        </w:rPr>
      </w:pPr>
    </w:p>
    <w:p w:rsidR="00943C2C" w:rsidRDefault="00943C2C" w:rsidP="00197C58">
      <w:pPr>
        <w:ind w:firstLine="0"/>
        <w:rPr>
          <w:sz w:val="20"/>
        </w:rPr>
      </w:pPr>
    </w:p>
    <w:p w:rsidR="00943C2C" w:rsidRDefault="00943C2C" w:rsidP="00197C58">
      <w:pPr>
        <w:ind w:firstLine="0"/>
        <w:rPr>
          <w:sz w:val="20"/>
        </w:rPr>
      </w:pPr>
    </w:p>
    <w:p w:rsidR="00943C2C" w:rsidRDefault="00943C2C" w:rsidP="00197C58">
      <w:pPr>
        <w:ind w:firstLine="0"/>
        <w:rPr>
          <w:sz w:val="20"/>
        </w:rPr>
      </w:pPr>
    </w:p>
    <w:p w:rsidR="00943C2C" w:rsidRDefault="00943C2C" w:rsidP="00197C58">
      <w:pPr>
        <w:ind w:firstLine="0"/>
        <w:rPr>
          <w:sz w:val="20"/>
        </w:rPr>
      </w:pPr>
    </w:p>
    <w:p w:rsidR="00943C2C" w:rsidRDefault="00943C2C" w:rsidP="00197C58">
      <w:pPr>
        <w:ind w:firstLine="0"/>
        <w:rPr>
          <w:sz w:val="20"/>
        </w:rPr>
      </w:pPr>
    </w:p>
    <w:p w:rsidR="00943C2C" w:rsidRDefault="00943C2C" w:rsidP="00197C58">
      <w:pPr>
        <w:ind w:firstLine="0"/>
        <w:rPr>
          <w:sz w:val="20"/>
        </w:rPr>
      </w:pPr>
    </w:p>
    <w:p w:rsidR="00943C2C" w:rsidRDefault="00943C2C" w:rsidP="00197C58">
      <w:pPr>
        <w:ind w:firstLine="0"/>
        <w:rPr>
          <w:sz w:val="20"/>
        </w:rPr>
      </w:pPr>
    </w:p>
    <w:p w:rsidR="00943C2C" w:rsidRDefault="00943C2C" w:rsidP="00197C58">
      <w:pPr>
        <w:ind w:firstLine="0"/>
        <w:rPr>
          <w:sz w:val="20"/>
        </w:rPr>
      </w:pPr>
    </w:p>
    <w:p w:rsidR="00943C2C" w:rsidRDefault="00943C2C" w:rsidP="00197C58">
      <w:pPr>
        <w:ind w:firstLine="0"/>
        <w:rPr>
          <w:sz w:val="20"/>
        </w:rPr>
      </w:pPr>
    </w:p>
    <w:p w:rsidR="00943C2C" w:rsidRDefault="00943C2C" w:rsidP="00197C58">
      <w:pPr>
        <w:ind w:firstLine="0"/>
        <w:rPr>
          <w:sz w:val="20"/>
        </w:rPr>
      </w:pPr>
    </w:p>
    <w:p w:rsidR="00943C2C" w:rsidRDefault="00943C2C" w:rsidP="00197C58">
      <w:pPr>
        <w:ind w:firstLine="0"/>
        <w:rPr>
          <w:sz w:val="20"/>
        </w:rPr>
      </w:pPr>
    </w:p>
    <w:p w:rsidR="00943C2C" w:rsidRDefault="00943C2C" w:rsidP="00197C58">
      <w:pPr>
        <w:ind w:firstLine="0"/>
        <w:rPr>
          <w:sz w:val="20"/>
        </w:rPr>
      </w:pPr>
    </w:p>
    <w:p w:rsidR="00943C2C" w:rsidRDefault="00943C2C" w:rsidP="00197C58">
      <w:pPr>
        <w:ind w:firstLine="0"/>
        <w:rPr>
          <w:sz w:val="20"/>
        </w:rPr>
      </w:pPr>
    </w:p>
    <w:p w:rsidR="00943C2C" w:rsidRDefault="00943C2C" w:rsidP="00197C58">
      <w:pPr>
        <w:ind w:firstLine="0"/>
        <w:rPr>
          <w:sz w:val="20"/>
        </w:rPr>
      </w:pPr>
    </w:p>
    <w:p w:rsidR="00943C2C" w:rsidRDefault="00943C2C" w:rsidP="00197C58">
      <w:pPr>
        <w:ind w:firstLine="0"/>
        <w:rPr>
          <w:sz w:val="20"/>
        </w:rPr>
      </w:pPr>
    </w:p>
    <w:p w:rsidR="00943C2C" w:rsidRDefault="00943C2C" w:rsidP="00197C58">
      <w:pPr>
        <w:ind w:firstLine="0"/>
        <w:rPr>
          <w:sz w:val="20"/>
        </w:rPr>
      </w:pPr>
    </w:p>
    <w:p w:rsidR="00943C2C" w:rsidRDefault="00943C2C" w:rsidP="00197C58">
      <w:pPr>
        <w:ind w:firstLine="0"/>
        <w:rPr>
          <w:sz w:val="20"/>
        </w:rPr>
      </w:pPr>
    </w:p>
    <w:p w:rsidR="00943C2C" w:rsidRDefault="00943C2C" w:rsidP="00197C58">
      <w:pPr>
        <w:ind w:firstLine="0"/>
        <w:rPr>
          <w:sz w:val="20"/>
        </w:rPr>
      </w:pPr>
    </w:p>
    <w:p w:rsidR="00943C2C" w:rsidRDefault="00943C2C" w:rsidP="00197C58">
      <w:pPr>
        <w:ind w:firstLine="0"/>
        <w:rPr>
          <w:sz w:val="20"/>
        </w:rPr>
      </w:pPr>
    </w:p>
    <w:p w:rsidR="00943C2C" w:rsidRDefault="00943C2C" w:rsidP="00197C58">
      <w:pPr>
        <w:ind w:firstLine="0"/>
        <w:rPr>
          <w:sz w:val="20"/>
        </w:rPr>
      </w:pPr>
    </w:p>
    <w:p w:rsidR="00943C2C" w:rsidRDefault="00943C2C" w:rsidP="00197C58">
      <w:pPr>
        <w:ind w:firstLine="0"/>
        <w:rPr>
          <w:sz w:val="20"/>
        </w:rPr>
      </w:pPr>
    </w:p>
    <w:p w:rsidR="00943C2C" w:rsidRDefault="00943C2C" w:rsidP="00197C58">
      <w:pPr>
        <w:ind w:firstLine="0"/>
        <w:rPr>
          <w:sz w:val="20"/>
        </w:rPr>
      </w:pPr>
    </w:p>
    <w:p w:rsidR="00943C2C" w:rsidRDefault="00943C2C" w:rsidP="00197C58">
      <w:pPr>
        <w:ind w:firstLine="0"/>
        <w:rPr>
          <w:sz w:val="20"/>
        </w:rPr>
      </w:pPr>
    </w:p>
    <w:p w:rsidR="00943C2C" w:rsidRDefault="00943C2C" w:rsidP="00197C58">
      <w:pPr>
        <w:ind w:firstLine="0"/>
        <w:rPr>
          <w:sz w:val="20"/>
        </w:rPr>
      </w:pPr>
    </w:p>
    <w:p w:rsidR="00943C2C" w:rsidRDefault="00943C2C" w:rsidP="00197C58">
      <w:pPr>
        <w:ind w:firstLine="0"/>
        <w:rPr>
          <w:sz w:val="20"/>
        </w:rPr>
      </w:pPr>
    </w:p>
    <w:p w:rsidR="00943C2C" w:rsidRDefault="00943C2C" w:rsidP="00197C58">
      <w:pPr>
        <w:ind w:firstLine="0"/>
        <w:rPr>
          <w:sz w:val="20"/>
        </w:rPr>
      </w:pPr>
    </w:p>
    <w:p w:rsidR="00943C2C" w:rsidRDefault="00943C2C" w:rsidP="00197C58">
      <w:pPr>
        <w:ind w:firstLine="0"/>
        <w:rPr>
          <w:sz w:val="20"/>
        </w:rPr>
      </w:pPr>
    </w:p>
    <w:p w:rsidR="00943C2C" w:rsidRDefault="00943C2C" w:rsidP="00197C58">
      <w:pPr>
        <w:ind w:firstLine="0"/>
        <w:rPr>
          <w:sz w:val="20"/>
        </w:rPr>
      </w:pPr>
    </w:p>
    <w:p w:rsidR="00943C2C" w:rsidRDefault="00943C2C" w:rsidP="00197C58">
      <w:pPr>
        <w:ind w:firstLine="0"/>
        <w:rPr>
          <w:sz w:val="20"/>
        </w:rPr>
      </w:pPr>
    </w:p>
    <w:p w:rsidR="00943C2C" w:rsidRDefault="00943C2C" w:rsidP="00197C58">
      <w:pPr>
        <w:ind w:firstLine="0"/>
        <w:rPr>
          <w:sz w:val="20"/>
        </w:rPr>
      </w:pPr>
    </w:p>
    <w:p w:rsidR="00943C2C" w:rsidRDefault="00943C2C" w:rsidP="00197C58">
      <w:pPr>
        <w:ind w:firstLine="0"/>
        <w:rPr>
          <w:sz w:val="20"/>
        </w:rPr>
      </w:pPr>
    </w:p>
    <w:p w:rsidR="00943C2C" w:rsidRDefault="00943C2C" w:rsidP="00197C58">
      <w:pPr>
        <w:ind w:firstLine="0"/>
        <w:rPr>
          <w:sz w:val="20"/>
        </w:rPr>
      </w:pPr>
    </w:p>
    <w:p w:rsidR="00943C2C" w:rsidRDefault="00943C2C" w:rsidP="00197C58">
      <w:pPr>
        <w:ind w:firstLine="0"/>
        <w:rPr>
          <w:sz w:val="20"/>
        </w:rPr>
      </w:pPr>
    </w:p>
    <w:p w:rsidR="00943C2C" w:rsidRDefault="00943C2C" w:rsidP="00197C58">
      <w:pPr>
        <w:ind w:firstLine="0"/>
        <w:rPr>
          <w:sz w:val="20"/>
        </w:rPr>
      </w:pPr>
    </w:p>
    <w:p w:rsidR="00943C2C" w:rsidRDefault="00943C2C" w:rsidP="00197C58">
      <w:pPr>
        <w:ind w:firstLine="0"/>
        <w:rPr>
          <w:sz w:val="20"/>
        </w:rPr>
      </w:pPr>
    </w:p>
    <w:p w:rsidR="00943C2C" w:rsidRDefault="00943C2C" w:rsidP="00197C58">
      <w:pPr>
        <w:ind w:firstLine="0"/>
        <w:rPr>
          <w:sz w:val="20"/>
        </w:rPr>
      </w:pPr>
    </w:p>
    <w:p w:rsidR="0085371F" w:rsidRDefault="0085371F" w:rsidP="0069228D">
      <w:pPr>
        <w:ind w:firstLine="0"/>
      </w:pPr>
      <w:bookmarkStart w:id="0" w:name="_GoBack"/>
      <w:bookmarkEnd w:id="0"/>
    </w:p>
    <w:sectPr w:rsidR="0085371F" w:rsidSect="00EB289A">
      <w:headerReference w:type="default" r:id="rId10"/>
      <w:pgSz w:w="11900" w:h="16840"/>
      <w:pgMar w:top="851" w:right="560" w:bottom="709" w:left="1418" w:header="0" w:footer="3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05E4" w:rsidRDefault="00F505E4" w:rsidP="00791F5A">
      <w:r>
        <w:separator/>
      </w:r>
    </w:p>
  </w:endnote>
  <w:endnote w:type="continuationSeparator" w:id="0">
    <w:p w:rsidR="00F505E4" w:rsidRDefault="00F505E4" w:rsidP="00791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05E4" w:rsidRDefault="00F505E4" w:rsidP="00791F5A">
      <w:r>
        <w:separator/>
      </w:r>
    </w:p>
  </w:footnote>
  <w:footnote w:type="continuationSeparator" w:id="0">
    <w:p w:rsidR="00F505E4" w:rsidRDefault="00F505E4" w:rsidP="00791F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3391" w:rsidRPr="007448C4" w:rsidRDefault="00743391" w:rsidP="005B02CC">
    <w:pPr>
      <w:pStyle w:val="aa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21B79C9"/>
    <w:multiLevelType w:val="hybridMultilevel"/>
    <w:tmpl w:val="9D7C3AE6"/>
    <w:lvl w:ilvl="0" w:tplc="DEAAA04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3F879BE"/>
    <w:multiLevelType w:val="multilevel"/>
    <w:tmpl w:val="BE7E6EC2"/>
    <w:lvl w:ilvl="0">
      <w:start w:val="2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4931F46"/>
    <w:multiLevelType w:val="hybridMultilevel"/>
    <w:tmpl w:val="06462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0D61CE"/>
    <w:multiLevelType w:val="multilevel"/>
    <w:tmpl w:val="D0501088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D791E7E"/>
    <w:multiLevelType w:val="multilevel"/>
    <w:tmpl w:val="0D5834E6"/>
    <w:lvl w:ilvl="0">
      <w:start w:val="3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D9D030D"/>
    <w:multiLevelType w:val="multilevel"/>
    <w:tmpl w:val="741002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F752680"/>
    <w:multiLevelType w:val="multilevel"/>
    <w:tmpl w:val="21A04F82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56" w:hanging="2160"/>
      </w:pPr>
      <w:rPr>
        <w:rFonts w:hint="default"/>
      </w:rPr>
    </w:lvl>
  </w:abstractNum>
  <w:abstractNum w:abstractNumId="9">
    <w:nsid w:val="13F02229"/>
    <w:multiLevelType w:val="multilevel"/>
    <w:tmpl w:val="7F486786"/>
    <w:lvl w:ilvl="0">
      <w:start w:val="2"/>
      <w:numFmt w:val="decimal"/>
      <w:lvlText w:val="1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6BD163B"/>
    <w:multiLevelType w:val="multilevel"/>
    <w:tmpl w:val="5D9805C0"/>
    <w:styleLink w:val="12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1">
    <w:nsid w:val="1F1D6264"/>
    <w:multiLevelType w:val="multilevel"/>
    <w:tmpl w:val="D9D2FFE4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42264FD"/>
    <w:multiLevelType w:val="multilevel"/>
    <w:tmpl w:val="6F42D184"/>
    <w:lvl w:ilvl="0">
      <w:start w:val="1"/>
      <w:numFmt w:val="decimal"/>
      <w:lvlText w:val="%1."/>
      <w:lvlJc w:val="left"/>
      <w:pPr>
        <w:ind w:left="1159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13">
    <w:nsid w:val="29C80C0B"/>
    <w:multiLevelType w:val="multilevel"/>
    <w:tmpl w:val="725482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AD73EC0"/>
    <w:multiLevelType w:val="multilevel"/>
    <w:tmpl w:val="AF3C2E2C"/>
    <w:styleLink w:val="a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5">
    <w:nsid w:val="2C770EB1"/>
    <w:multiLevelType w:val="hybridMultilevel"/>
    <w:tmpl w:val="800A69E8"/>
    <w:lvl w:ilvl="0" w:tplc="00000001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9F3426"/>
    <w:multiLevelType w:val="multilevel"/>
    <w:tmpl w:val="8E4C845A"/>
    <w:lvl w:ilvl="0">
      <w:start w:val="2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4846C94"/>
    <w:multiLevelType w:val="multilevel"/>
    <w:tmpl w:val="AF3C2E2C"/>
    <w:styleLink w:val="a0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8">
    <w:nsid w:val="3D48302D"/>
    <w:multiLevelType w:val="multilevel"/>
    <w:tmpl w:val="E5D6C4C0"/>
    <w:lvl w:ilvl="0">
      <w:start w:val="3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EEC245F"/>
    <w:multiLevelType w:val="hybridMultilevel"/>
    <w:tmpl w:val="EFD2E39C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0">
    <w:nsid w:val="43F128D8"/>
    <w:multiLevelType w:val="multilevel"/>
    <w:tmpl w:val="4AAC0E0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4BB0746"/>
    <w:multiLevelType w:val="multilevel"/>
    <w:tmpl w:val="9CB8CB7A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5ED6727"/>
    <w:multiLevelType w:val="multilevel"/>
    <w:tmpl w:val="400ED524"/>
    <w:lvl w:ilvl="0">
      <w:start w:val="4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6A8545C"/>
    <w:multiLevelType w:val="multilevel"/>
    <w:tmpl w:val="435ED1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7FD6F69"/>
    <w:multiLevelType w:val="multilevel"/>
    <w:tmpl w:val="B9BCFE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E222EE5"/>
    <w:multiLevelType w:val="multilevel"/>
    <w:tmpl w:val="2916B630"/>
    <w:styleLink w:val="125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6">
    <w:nsid w:val="58EA4E79"/>
    <w:multiLevelType w:val="multilevel"/>
    <w:tmpl w:val="7760FE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A0D7DDE"/>
    <w:multiLevelType w:val="multilevel"/>
    <w:tmpl w:val="F9502F0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8">
    <w:nsid w:val="5AD15B57"/>
    <w:multiLevelType w:val="multilevel"/>
    <w:tmpl w:val="A620BAAE"/>
    <w:lvl w:ilvl="0">
      <w:start w:val="2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AF82E58"/>
    <w:multiLevelType w:val="multilevel"/>
    <w:tmpl w:val="590EF9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FD12AE5"/>
    <w:multiLevelType w:val="multilevel"/>
    <w:tmpl w:val="8C92470C"/>
    <w:lvl w:ilvl="0">
      <w:start w:val="2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D565334"/>
    <w:multiLevelType w:val="hybridMultilevel"/>
    <w:tmpl w:val="8C680D40"/>
    <w:lvl w:ilvl="0" w:tplc="DB004C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0053159"/>
    <w:multiLevelType w:val="hybridMultilevel"/>
    <w:tmpl w:val="B02C35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B56C46"/>
    <w:multiLevelType w:val="multilevel"/>
    <w:tmpl w:val="02F241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4"/>
  </w:num>
  <w:num w:numId="3">
    <w:abstractNumId w:val="17"/>
  </w:num>
  <w:num w:numId="4">
    <w:abstractNumId w:val="25"/>
  </w:num>
  <w:num w:numId="5">
    <w:abstractNumId w:val="2"/>
  </w:num>
  <w:num w:numId="6">
    <w:abstractNumId w:val="12"/>
  </w:num>
  <w:num w:numId="7">
    <w:abstractNumId w:val="26"/>
  </w:num>
  <w:num w:numId="8">
    <w:abstractNumId w:val="22"/>
  </w:num>
  <w:num w:numId="9">
    <w:abstractNumId w:val="20"/>
  </w:num>
  <w:num w:numId="10">
    <w:abstractNumId w:val="24"/>
  </w:num>
  <w:num w:numId="11">
    <w:abstractNumId w:val="9"/>
  </w:num>
  <w:num w:numId="12">
    <w:abstractNumId w:val="18"/>
  </w:num>
  <w:num w:numId="13">
    <w:abstractNumId w:val="7"/>
  </w:num>
  <w:num w:numId="14">
    <w:abstractNumId w:val="29"/>
  </w:num>
  <w:num w:numId="15">
    <w:abstractNumId w:val="11"/>
  </w:num>
  <w:num w:numId="16">
    <w:abstractNumId w:val="16"/>
  </w:num>
  <w:num w:numId="17">
    <w:abstractNumId w:val="3"/>
  </w:num>
  <w:num w:numId="18">
    <w:abstractNumId w:val="23"/>
  </w:num>
  <w:num w:numId="19">
    <w:abstractNumId w:val="21"/>
  </w:num>
  <w:num w:numId="20">
    <w:abstractNumId w:val="30"/>
  </w:num>
  <w:num w:numId="21">
    <w:abstractNumId w:val="33"/>
  </w:num>
  <w:num w:numId="22">
    <w:abstractNumId w:val="13"/>
  </w:num>
  <w:num w:numId="23">
    <w:abstractNumId w:val="5"/>
  </w:num>
  <w:num w:numId="24">
    <w:abstractNumId w:val="28"/>
  </w:num>
  <w:num w:numId="25">
    <w:abstractNumId w:val="6"/>
  </w:num>
  <w:num w:numId="26">
    <w:abstractNumId w:val="0"/>
  </w:num>
  <w:num w:numId="27">
    <w:abstractNumId w:val="1"/>
  </w:num>
  <w:num w:numId="2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32"/>
  </w:num>
  <w:num w:numId="31">
    <w:abstractNumId w:val="4"/>
  </w:num>
  <w:num w:numId="32">
    <w:abstractNumId w:val="8"/>
  </w:num>
  <w:num w:numId="33">
    <w:abstractNumId w:val="19"/>
  </w:num>
  <w:num w:numId="34">
    <w:abstractNumId w:val="2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AFE"/>
    <w:rsid w:val="00017333"/>
    <w:rsid w:val="00033919"/>
    <w:rsid w:val="0006419B"/>
    <w:rsid w:val="000A5863"/>
    <w:rsid w:val="000A7591"/>
    <w:rsid w:val="000B2DA7"/>
    <w:rsid w:val="000C76CB"/>
    <w:rsid w:val="000C7CD3"/>
    <w:rsid w:val="000F59AA"/>
    <w:rsid w:val="000F6023"/>
    <w:rsid w:val="00121670"/>
    <w:rsid w:val="0013099C"/>
    <w:rsid w:val="00133F4F"/>
    <w:rsid w:val="0013544D"/>
    <w:rsid w:val="00144A24"/>
    <w:rsid w:val="001464F0"/>
    <w:rsid w:val="00170B73"/>
    <w:rsid w:val="001770B4"/>
    <w:rsid w:val="0018125D"/>
    <w:rsid w:val="00184DE3"/>
    <w:rsid w:val="00197C58"/>
    <w:rsid w:val="001A3808"/>
    <w:rsid w:val="001B268A"/>
    <w:rsid w:val="001F2949"/>
    <w:rsid w:val="001F4C5B"/>
    <w:rsid w:val="00206778"/>
    <w:rsid w:val="00211CA9"/>
    <w:rsid w:val="0022063C"/>
    <w:rsid w:val="00227B98"/>
    <w:rsid w:val="00246DE6"/>
    <w:rsid w:val="002515C7"/>
    <w:rsid w:val="0025367C"/>
    <w:rsid w:val="00255385"/>
    <w:rsid w:val="002705DB"/>
    <w:rsid w:val="002A1CC3"/>
    <w:rsid w:val="002A2623"/>
    <w:rsid w:val="002A794B"/>
    <w:rsid w:val="002B1603"/>
    <w:rsid w:val="002D5FEF"/>
    <w:rsid w:val="002E3CB0"/>
    <w:rsid w:val="002E3E28"/>
    <w:rsid w:val="002E4E67"/>
    <w:rsid w:val="003125D3"/>
    <w:rsid w:val="003340E8"/>
    <w:rsid w:val="00346F2E"/>
    <w:rsid w:val="00365BC8"/>
    <w:rsid w:val="00381142"/>
    <w:rsid w:val="00381D6F"/>
    <w:rsid w:val="00383E84"/>
    <w:rsid w:val="00396622"/>
    <w:rsid w:val="003A160B"/>
    <w:rsid w:val="003B0A97"/>
    <w:rsid w:val="003E6879"/>
    <w:rsid w:val="003E70B5"/>
    <w:rsid w:val="003F28D9"/>
    <w:rsid w:val="003F6941"/>
    <w:rsid w:val="00411DB5"/>
    <w:rsid w:val="00423DFD"/>
    <w:rsid w:val="00436061"/>
    <w:rsid w:val="00445F1E"/>
    <w:rsid w:val="00472BFC"/>
    <w:rsid w:val="0048372C"/>
    <w:rsid w:val="004C5C59"/>
    <w:rsid w:val="004D18C7"/>
    <w:rsid w:val="00515B68"/>
    <w:rsid w:val="00534CC7"/>
    <w:rsid w:val="00547E72"/>
    <w:rsid w:val="00560871"/>
    <w:rsid w:val="00562D6D"/>
    <w:rsid w:val="0056372A"/>
    <w:rsid w:val="005837F9"/>
    <w:rsid w:val="00583858"/>
    <w:rsid w:val="005951C9"/>
    <w:rsid w:val="00596929"/>
    <w:rsid w:val="005B02CC"/>
    <w:rsid w:val="0061440E"/>
    <w:rsid w:val="00615448"/>
    <w:rsid w:val="0061618A"/>
    <w:rsid w:val="00635869"/>
    <w:rsid w:val="006542A2"/>
    <w:rsid w:val="006726C7"/>
    <w:rsid w:val="00673F9A"/>
    <w:rsid w:val="00686464"/>
    <w:rsid w:val="006879EC"/>
    <w:rsid w:val="0069228D"/>
    <w:rsid w:val="00692B96"/>
    <w:rsid w:val="006C43FA"/>
    <w:rsid w:val="006D2E68"/>
    <w:rsid w:val="006F23D2"/>
    <w:rsid w:val="0072069E"/>
    <w:rsid w:val="007314F5"/>
    <w:rsid w:val="00743391"/>
    <w:rsid w:val="00743B7F"/>
    <w:rsid w:val="007448C4"/>
    <w:rsid w:val="00755AFE"/>
    <w:rsid w:val="0076787E"/>
    <w:rsid w:val="007839B6"/>
    <w:rsid w:val="00784E90"/>
    <w:rsid w:val="00787704"/>
    <w:rsid w:val="00791F5A"/>
    <w:rsid w:val="00796506"/>
    <w:rsid w:val="007A1E32"/>
    <w:rsid w:val="007D676A"/>
    <w:rsid w:val="007D77BB"/>
    <w:rsid w:val="00844151"/>
    <w:rsid w:val="00846985"/>
    <w:rsid w:val="0085371F"/>
    <w:rsid w:val="00853E1A"/>
    <w:rsid w:val="008602F9"/>
    <w:rsid w:val="008A6E39"/>
    <w:rsid w:val="008A6ED0"/>
    <w:rsid w:val="008B63F2"/>
    <w:rsid w:val="008D192A"/>
    <w:rsid w:val="008E0A39"/>
    <w:rsid w:val="008F1FED"/>
    <w:rsid w:val="00924868"/>
    <w:rsid w:val="00943C2C"/>
    <w:rsid w:val="00975C23"/>
    <w:rsid w:val="009815B0"/>
    <w:rsid w:val="00983194"/>
    <w:rsid w:val="00990325"/>
    <w:rsid w:val="00997FAF"/>
    <w:rsid w:val="009C014E"/>
    <w:rsid w:val="009C04E9"/>
    <w:rsid w:val="009C3129"/>
    <w:rsid w:val="009C6F02"/>
    <w:rsid w:val="009C7093"/>
    <w:rsid w:val="009C7D95"/>
    <w:rsid w:val="009D4508"/>
    <w:rsid w:val="009F2DA3"/>
    <w:rsid w:val="009F4FED"/>
    <w:rsid w:val="00A160DD"/>
    <w:rsid w:val="00A17807"/>
    <w:rsid w:val="00A314E7"/>
    <w:rsid w:val="00A60553"/>
    <w:rsid w:val="00A71330"/>
    <w:rsid w:val="00A742C4"/>
    <w:rsid w:val="00A75BD8"/>
    <w:rsid w:val="00A92F2E"/>
    <w:rsid w:val="00A96986"/>
    <w:rsid w:val="00AA13EE"/>
    <w:rsid w:val="00B10074"/>
    <w:rsid w:val="00B1063D"/>
    <w:rsid w:val="00B15A8F"/>
    <w:rsid w:val="00B2770A"/>
    <w:rsid w:val="00B361D1"/>
    <w:rsid w:val="00B52B80"/>
    <w:rsid w:val="00B90624"/>
    <w:rsid w:val="00BA54FC"/>
    <w:rsid w:val="00BA56B3"/>
    <w:rsid w:val="00BA6B0F"/>
    <w:rsid w:val="00BC22B8"/>
    <w:rsid w:val="00BC5419"/>
    <w:rsid w:val="00BD6EC0"/>
    <w:rsid w:val="00BE1453"/>
    <w:rsid w:val="00BE1F5A"/>
    <w:rsid w:val="00BE20D5"/>
    <w:rsid w:val="00C12D19"/>
    <w:rsid w:val="00C17943"/>
    <w:rsid w:val="00C21BF3"/>
    <w:rsid w:val="00C224BB"/>
    <w:rsid w:val="00C32DC0"/>
    <w:rsid w:val="00C368CF"/>
    <w:rsid w:val="00CA57B4"/>
    <w:rsid w:val="00CA677C"/>
    <w:rsid w:val="00CD4B63"/>
    <w:rsid w:val="00CE0C4E"/>
    <w:rsid w:val="00CE3378"/>
    <w:rsid w:val="00CF493C"/>
    <w:rsid w:val="00D04F1C"/>
    <w:rsid w:val="00D079FE"/>
    <w:rsid w:val="00D10C28"/>
    <w:rsid w:val="00D1272A"/>
    <w:rsid w:val="00D44830"/>
    <w:rsid w:val="00D648E3"/>
    <w:rsid w:val="00D85BE5"/>
    <w:rsid w:val="00DA47BD"/>
    <w:rsid w:val="00DC40F6"/>
    <w:rsid w:val="00DD00D4"/>
    <w:rsid w:val="00DE66D8"/>
    <w:rsid w:val="00E04C5B"/>
    <w:rsid w:val="00E16092"/>
    <w:rsid w:val="00E34121"/>
    <w:rsid w:val="00E82B3A"/>
    <w:rsid w:val="00EA5B0E"/>
    <w:rsid w:val="00EA737D"/>
    <w:rsid w:val="00EB289A"/>
    <w:rsid w:val="00EB5ABE"/>
    <w:rsid w:val="00EC5416"/>
    <w:rsid w:val="00ED51FB"/>
    <w:rsid w:val="00EE41A1"/>
    <w:rsid w:val="00EE47C5"/>
    <w:rsid w:val="00EE58FC"/>
    <w:rsid w:val="00EF6C65"/>
    <w:rsid w:val="00F06A29"/>
    <w:rsid w:val="00F111F0"/>
    <w:rsid w:val="00F1748B"/>
    <w:rsid w:val="00F302CA"/>
    <w:rsid w:val="00F41AB1"/>
    <w:rsid w:val="00F505E4"/>
    <w:rsid w:val="00F67AD6"/>
    <w:rsid w:val="00F7383C"/>
    <w:rsid w:val="00F811B7"/>
    <w:rsid w:val="00F95348"/>
    <w:rsid w:val="00FA5C4B"/>
    <w:rsid w:val="00FC0F79"/>
    <w:rsid w:val="00FE7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9D6CF2-7B90-4B0A-807F-A4ADF6E64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A5B0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8E0A39"/>
    <w:pPr>
      <w:keepNext/>
      <w:jc w:val="center"/>
      <w:outlineLvl w:val="0"/>
    </w:pPr>
    <w:rPr>
      <w:b/>
      <w:w w:val="90"/>
      <w:sz w:val="5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E0A39"/>
    <w:rPr>
      <w:rFonts w:ascii="Times New Roman" w:eastAsia="Times New Roman" w:hAnsi="Times New Roman" w:cs="Times New Roman"/>
      <w:b/>
      <w:w w:val="90"/>
      <w:sz w:val="52"/>
      <w:szCs w:val="20"/>
      <w:lang w:eastAsia="ru-RU"/>
    </w:rPr>
  </w:style>
  <w:style w:type="paragraph" w:styleId="a5">
    <w:name w:val="Title"/>
    <w:basedOn w:val="a1"/>
    <w:link w:val="a6"/>
    <w:qFormat/>
    <w:rsid w:val="008E0A39"/>
    <w:pPr>
      <w:jc w:val="center"/>
    </w:pPr>
    <w:rPr>
      <w:b/>
      <w:sz w:val="34"/>
    </w:rPr>
  </w:style>
  <w:style w:type="character" w:customStyle="1" w:styleId="a6">
    <w:name w:val="Название Знак"/>
    <w:basedOn w:val="a2"/>
    <w:link w:val="a5"/>
    <w:rsid w:val="008E0A39"/>
    <w:rPr>
      <w:rFonts w:ascii="Times New Roman" w:eastAsia="Times New Roman" w:hAnsi="Times New Roman" w:cs="Times New Roman"/>
      <w:b/>
      <w:sz w:val="34"/>
      <w:szCs w:val="20"/>
      <w:lang w:eastAsia="ru-RU"/>
    </w:rPr>
  </w:style>
  <w:style w:type="table" w:styleId="a7">
    <w:name w:val="Table Grid"/>
    <w:basedOn w:val="a3"/>
    <w:uiPriority w:val="59"/>
    <w:rsid w:val="008E0A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1"/>
    <w:link w:val="a9"/>
    <w:uiPriority w:val="99"/>
    <w:semiHidden/>
    <w:unhideWhenUsed/>
    <w:rsid w:val="008E0A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8E0A3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1"/>
    <w:link w:val="ab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1"/>
    <w:link w:val="ad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1"/>
    <w:uiPriority w:val="34"/>
    <w:qFormat/>
    <w:rsid w:val="00EA5B0E"/>
    <w:pPr>
      <w:ind w:left="720"/>
      <w:contextualSpacing/>
    </w:pPr>
  </w:style>
  <w:style w:type="numbering" w:customStyle="1" w:styleId="1250">
    <w:name w:val="Стиль нумерованный Слева:  125 см Первая строка:  0 см"/>
    <w:basedOn w:val="a4"/>
    <w:rsid w:val="00EA5B0E"/>
    <w:pPr>
      <w:numPr>
        <w:numId w:val="1"/>
      </w:numPr>
    </w:pPr>
  </w:style>
  <w:style w:type="numbering" w:customStyle="1" w:styleId="a">
    <w:name w:val="Основной стиль списка"/>
    <w:basedOn w:val="a4"/>
    <w:rsid w:val="00583858"/>
    <w:pPr>
      <w:numPr>
        <w:numId w:val="2"/>
      </w:numPr>
    </w:pPr>
  </w:style>
  <w:style w:type="numbering" w:customStyle="1" w:styleId="a0">
    <w:name w:val="Основной список"/>
    <w:basedOn w:val="a4"/>
    <w:rsid w:val="00583858"/>
    <w:pPr>
      <w:numPr>
        <w:numId w:val="3"/>
      </w:numPr>
    </w:pPr>
  </w:style>
  <w:style w:type="numbering" w:customStyle="1" w:styleId="12500">
    <w:name w:val="Стиль многоуровневый Слева:  125 см Первая строка:  0 см"/>
    <w:basedOn w:val="a4"/>
    <w:rsid w:val="00583858"/>
    <w:pPr>
      <w:numPr>
        <w:numId w:val="4"/>
      </w:numPr>
    </w:pPr>
  </w:style>
  <w:style w:type="character" w:customStyle="1" w:styleId="2">
    <w:name w:val="Основной текст (2)_"/>
    <w:basedOn w:val="a2"/>
    <w:link w:val="20"/>
    <w:rsid w:val="00F9534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Заголовок №2_"/>
    <w:basedOn w:val="a2"/>
    <w:link w:val="22"/>
    <w:rsid w:val="00F9534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1"/>
    <w:link w:val="2"/>
    <w:rsid w:val="00F95348"/>
    <w:pPr>
      <w:widowControl w:val="0"/>
      <w:shd w:val="clear" w:color="auto" w:fill="FFFFFF"/>
      <w:spacing w:after="240" w:line="274" w:lineRule="exact"/>
      <w:ind w:hanging="420"/>
      <w:jc w:val="right"/>
    </w:pPr>
    <w:rPr>
      <w:sz w:val="22"/>
      <w:szCs w:val="22"/>
      <w:lang w:eastAsia="en-US"/>
    </w:rPr>
  </w:style>
  <w:style w:type="paragraph" w:customStyle="1" w:styleId="22">
    <w:name w:val="Заголовок №2"/>
    <w:basedOn w:val="a1"/>
    <w:link w:val="21"/>
    <w:rsid w:val="00F95348"/>
    <w:pPr>
      <w:widowControl w:val="0"/>
      <w:shd w:val="clear" w:color="auto" w:fill="FFFFFF"/>
      <w:spacing w:before="240" w:after="240" w:line="283" w:lineRule="exact"/>
      <w:ind w:firstLine="0"/>
      <w:jc w:val="center"/>
      <w:outlineLvl w:val="1"/>
    </w:pPr>
    <w:rPr>
      <w:b/>
      <w:bCs/>
      <w:sz w:val="22"/>
      <w:szCs w:val="22"/>
      <w:lang w:eastAsia="en-US"/>
    </w:rPr>
  </w:style>
  <w:style w:type="character" w:customStyle="1" w:styleId="4">
    <w:name w:val="Основной текст (4)_"/>
    <w:basedOn w:val="a2"/>
    <w:link w:val="40"/>
    <w:rsid w:val="00472BFC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5">
    <w:name w:val="Основной текст (5)_"/>
    <w:basedOn w:val="a2"/>
    <w:link w:val="50"/>
    <w:rsid w:val="00472BF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6">
    <w:name w:val="Основной текст (6)_"/>
    <w:basedOn w:val="a2"/>
    <w:link w:val="60"/>
    <w:rsid w:val="00472BFC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0">
    <w:name w:val="Основной текст (4)"/>
    <w:basedOn w:val="a1"/>
    <w:link w:val="4"/>
    <w:rsid w:val="00472BFC"/>
    <w:pPr>
      <w:widowControl w:val="0"/>
      <w:shd w:val="clear" w:color="auto" w:fill="FFFFFF"/>
      <w:spacing w:before="240" w:after="360" w:line="0" w:lineRule="atLeast"/>
      <w:ind w:firstLine="0"/>
      <w:jc w:val="center"/>
    </w:pPr>
    <w:rPr>
      <w:b/>
      <w:bCs/>
      <w:i/>
      <w:iCs/>
      <w:sz w:val="22"/>
      <w:szCs w:val="22"/>
      <w:lang w:eastAsia="en-US"/>
    </w:rPr>
  </w:style>
  <w:style w:type="paragraph" w:customStyle="1" w:styleId="50">
    <w:name w:val="Основной текст (5)"/>
    <w:basedOn w:val="a1"/>
    <w:link w:val="5"/>
    <w:rsid w:val="00472BFC"/>
    <w:pPr>
      <w:widowControl w:val="0"/>
      <w:shd w:val="clear" w:color="auto" w:fill="FFFFFF"/>
      <w:spacing w:line="274" w:lineRule="exact"/>
      <w:ind w:firstLine="0"/>
    </w:pPr>
    <w:rPr>
      <w:b/>
      <w:bCs/>
      <w:sz w:val="22"/>
      <w:szCs w:val="22"/>
      <w:lang w:eastAsia="en-US"/>
    </w:rPr>
  </w:style>
  <w:style w:type="paragraph" w:customStyle="1" w:styleId="60">
    <w:name w:val="Основной текст (6)"/>
    <w:basedOn w:val="a1"/>
    <w:link w:val="6"/>
    <w:rsid w:val="00472BFC"/>
    <w:pPr>
      <w:widowControl w:val="0"/>
      <w:shd w:val="clear" w:color="auto" w:fill="FFFFFF"/>
      <w:spacing w:line="274" w:lineRule="exact"/>
      <w:ind w:firstLine="0"/>
    </w:pPr>
    <w:rPr>
      <w:i/>
      <w:iCs/>
      <w:sz w:val="22"/>
      <w:szCs w:val="22"/>
      <w:lang w:eastAsia="en-US"/>
    </w:rPr>
  </w:style>
  <w:style w:type="character" w:customStyle="1" w:styleId="11">
    <w:name w:val="Заголовок №1_"/>
    <w:basedOn w:val="a2"/>
    <w:link w:val="12"/>
    <w:rsid w:val="00853E1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61">
    <w:name w:val="Основной текст (6) + Не курсив"/>
    <w:basedOn w:val="6"/>
    <w:rsid w:val="00853E1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paragraph" w:customStyle="1" w:styleId="12">
    <w:name w:val="Заголовок №1"/>
    <w:basedOn w:val="a1"/>
    <w:link w:val="11"/>
    <w:rsid w:val="00853E1A"/>
    <w:pPr>
      <w:widowControl w:val="0"/>
      <w:shd w:val="clear" w:color="auto" w:fill="FFFFFF"/>
      <w:spacing w:after="240" w:line="322" w:lineRule="exact"/>
      <w:ind w:firstLine="0"/>
      <w:jc w:val="center"/>
      <w:outlineLvl w:val="0"/>
    </w:pPr>
    <w:rPr>
      <w:b/>
      <w:bCs/>
      <w:szCs w:val="28"/>
      <w:lang w:eastAsia="en-US"/>
    </w:rPr>
  </w:style>
  <w:style w:type="paragraph" w:styleId="af">
    <w:name w:val="No Spacing"/>
    <w:uiPriority w:val="99"/>
    <w:qFormat/>
    <w:rsid w:val="003E6879"/>
    <w:pPr>
      <w:spacing w:after="0" w:line="240" w:lineRule="auto"/>
    </w:pPr>
    <w:rPr>
      <w:rFonts w:ascii="Calibri" w:eastAsia="SimSun" w:hAnsi="Calibri" w:cs="Times New Roman"/>
      <w:lang w:eastAsia="zh-CN"/>
    </w:rPr>
  </w:style>
  <w:style w:type="paragraph" w:styleId="af0">
    <w:name w:val="Normal (Web)"/>
    <w:basedOn w:val="a1"/>
    <w:unhideWhenUsed/>
    <w:rsid w:val="003E6879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C2C7CFF2C2C94533A6EF4381E58F8C225163072B6AC64E7E5D05564F0D50F25BC8593ABB1C96DE9E871EC9E6IFx1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&#1056;&#1072;&#1073;&#1086;&#1095;&#1080;&#1081;%20&#1089;&#1090;&#1086;&#1083;\&#1041;&#1083;&#1072;&#1085;&#1082;&#1080;\&#1056;&#1072;&#1089;&#1087;&#1086;&#1088;&#1103;&#1078;&#1077;&#1085;&#1080;&#1077;%20&#1072;&#1076;&#1084;&#1080;&#1085;&#1080;&#1089;&#1090;&#1088;&#1072;&#1094;&#108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2F286-B039-4B5F-8807-84FAC27F7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502</TotalTime>
  <Pages>1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DG Win&amp;Soft</Company>
  <LinksUpToDate>false</LinksUpToDate>
  <CharactersWithSpaces>2689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User</dc:creator>
  <cp:lastModifiedBy>User</cp:lastModifiedBy>
  <cp:revision>33</cp:revision>
  <cp:lastPrinted>2018-01-09T02:50:00Z</cp:lastPrinted>
  <dcterms:created xsi:type="dcterms:W3CDTF">2019-01-31T03:24:00Z</dcterms:created>
  <dcterms:modified xsi:type="dcterms:W3CDTF">2021-11-26T07:16:00Z</dcterms:modified>
</cp:coreProperties>
</file>